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344C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47F758C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25484D95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1D51E4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5C25505D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7154246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9C66E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581965D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88D77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02BE448D" w14:textId="77D4BDAD" w:rsidR="00BC2949" w:rsidRPr="00BC2949" w:rsidRDefault="00FB049B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8588CA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52B9C01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650BA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C7BD22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353980D3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A0FFF1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660529D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0A145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CBAD7A6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6EFBBD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39CD086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2268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161E68CA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7A6DA5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4712DD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1C80E20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C964D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0E2E4FC5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21B6ECDE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908D7">
              <w:rPr>
                <w:sz w:val="16"/>
                <w:szCs w:val="16"/>
              </w:rPr>
            </w:r>
            <w:r w:rsidR="000908D7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A9D240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6AF38D4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0AB6641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6CBD5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A8FB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B05B75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29ECE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71C54F" w14:textId="3C98495A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8D37D2">
              <w:rPr>
                <w:sz w:val="16"/>
                <w:szCs w:val="16"/>
              </w:rPr>
              <w:t>2</w:t>
            </w:r>
            <w:r w:rsidR="00D359DC">
              <w:rPr>
                <w:sz w:val="16"/>
                <w:szCs w:val="16"/>
              </w:rPr>
              <w:t>1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0AB69C6" w14:textId="12D2B57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21271B9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58038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B90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872CE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5A326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4C0B8E" w14:textId="5576E23C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8D37D2">
              <w:rPr>
                <w:sz w:val="16"/>
                <w:szCs w:val="16"/>
              </w:rPr>
              <w:t>2</w:t>
            </w:r>
            <w:r w:rsidR="00D359DC">
              <w:rPr>
                <w:sz w:val="16"/>
                <w:szCs w:val="16"/>
              </w:rPr>
              <w:t>1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7642FB6" w14:textId="55C1DEF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672645A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D1DD2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3B1DEF1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66A41F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357156D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81CE26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47AE96D4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4B3FB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5BD8D2E1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81EFBCC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198A4EC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FDD151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7DDCA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A87DF3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135B99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9FD7C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517B" w14:textId="5DA4E8D1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FB049B">
              <w:rPr>
                <w:sz w:val="16"/>
                <w:szCs w:val="16"/>
              </w:rPr>
              <w:t xml:space="preserve"> </w:t>
            </w:r>
            <w:r w:rsidR="008D37D2">
              <w:rPr>
                <w:sz w:val="16"/>
                <w:szCs w:val="16"/>
              </w:rPr>
              <w:t>30</w:t>
            </w:r>
            <w:r w:rsidR="00FB049B">
              <w:rPr>
                <w:sz w:val="16"/>
                <w:szCs w:val="16"/>
              </w:rPr>
              <w:t>.</w:t>
            </w:r>
            <w:r w:rsidR="008D37D2">
              <w:rPr>
                <w:sz w:val="16"/>
                <w:szCs w:val="16"/>
              </w:rPr>
              <w:t>09</w:t>
            </w:r>
            <w:r w:rsidR="00FB049B">
              <w:rPr>
                <w:sz w:val="16"/>
                <w:szCs w:val="16"/>
              </w:rPr>
              <w:t>.2026</w:t>
            </w:r>
          </w:p>
        </w:tc>
      </w:tr>
      <w:tr w:rsidR="00BC2949" w:rsidRPr="008F6547" w14:paraId="02E3D907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51CE05E" w14:textId="77777777" w:rsidR="00BC2949" w:rsidRDefault="00BC2949" w:rsidP="00BC2949">
            <w:pPr>
              <w:rPr>
                <w:b/>
              </w:rPr>
            </w:pPr>
          </w:p>
          <w:p w14:paraId="1FD8572F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4995622B" w14:textId="77777777" w:rsidR="00BC2949" w:rsidRPr="008F6547" w:rsidRDefault="00BC2949" w:rsidP="00BC2949"/>
        </w:tc>
      </w:tr>
      <w:tr w:rsidR="00BC2949" w:rsidRPr="008F6547" w14:paraId="5E9BEF1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A098701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5A8D2AAC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4AAFC3F" w14:textId="77777777" w:rsidR="00BC2949" w:rsidRPr="008F6547" w:rsidRDefault="00BC2949" w:rsidP="00BC2949"/>
        </w:tc>
      </w:tr>
      <w:tr w:rsidR="00BC2949" w:rsidRPr="008F6547" w14:paraId="1F64DD7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F2FA537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1E1E562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52298F22" w14:textId="77777777" w:rsidR="00BC2949" w:rsidRPr="008F6547" w:rsidRDefault="00BC2949" w:rsidP="00BC2949"/>
        </w:tc>
      </w:tr>
      <w:tr w:rsidR="00BC2949" w:rsidRPr="008F6547" w14:paraId="12EE8AE9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B915ECB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7E65E42C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453B52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A5A89D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5804B720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25EF76AE" w14:textId="735BF460" w:rsidR="00BC2949" w:rsidRPr="008F6547" w:rsidRDefault="00FB049B" w:rsidP="00BC2949">
            <w:r>
              <w:t>03.01-SA-EM003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6EA8AD13" w14:textId="0B92173D" w:rsidR="00BC2949" w:rsidRPr="008F6547" w:rsidRDefault="00FB049B" w:rsidP="00BC2949">
            <w:r>
              <w:t>BK Dorsten Sanierung Gebäude 9</w:t>
            </w:r>
          </w:p>
        </w:tc>
      </w:tr>
      <w:tr w:rsidR="00BC2949" w:rsidRPr="008F6547" w14:paraId="03309F80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F21EF7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E9AC97D" w14:textId="77777777" w:rsidR="00BC2949" w:rsidRPr="008F6547" w:rsidRDefault="00BC2949" w:rsidP="00BC2949"/>
        </w:tc>
      </w:tr>
      <w:tr w:rsidR="00BC2949" w:rsidRPr="008F6547" w14:paraId="6840440B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6391D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35DFDD7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3856D18F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F5914" w14:textId="433DF93F" w:rsidR="00BC2949" w:rsidRPr="008F6547" w:rsidRDefault="00BC2949" w:rsidP="00BC2949">
            <w:r>
              <w:t>(ZV)</w:t>
            </w:r>
            <w:r w:rsidR="000908D7">
              <w:t>23-</w:t>
            </w:r>
            <w:r w:rsidR="00FB049B">
              <w:t>1</w:t>
            </w:r>
            <w:r w:rsidR="008D37D2">
              <w:t>6</w:t>
            </w:r>
            <w:r w:rsidR="00400362">
              <w:t>1</w:t>
            </w:r>
            <w:r w:rsidR="00FB049B">
              <w:t>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4890A24" w14:textId="7C3FECE0" w:rsidR="00BC2949" w:rsidRPr="008F6547" w:rsidRDefault="00400362" w:rsidP="00BC2949">
            <w:r>
              <w:t>Elektro</w:t>
            </w:r>
            <w:r w:rsidR="00A91B93">
              <w:t>installation</w:t>
            </w:r>
            <w:r>
              <w:t xml:space="preserve"> u. Fernmeldetechnik</w:t>
            </w:r>
          </w:p>
        </w:tc>
      </w:tr>
      <w:tr w:rsidR="00BC2949" w:rsidRPr="008F6547" w14:paraId="4E0AD8CD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B2238D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FD404E8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BFEA0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4EC37BA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CD2EBE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1870F88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56BAC72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5A3E439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6BF1F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42E55F8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0A4B84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5981A61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1B338B1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92B36B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DF9F6E5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41FDD16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CE1766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66489BB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04B76F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0CB4FC0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57191C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56B25F5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A9BF93A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44043BB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634E60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669FD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B2EF89C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FF1805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174649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9434DF8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12F298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4101914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ED5829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000A849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444DDE5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263E3B0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42E362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BDFE084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B4EEE9" w14:textId="77777777" w:rsidR="00BC2949" w:rsidRPr="00520D3B" w:rsidRDefault="00BC2949" w:rsidP="00BC2949"/>
        </w:tc>
      </w:tr>
      <w:tr w:rsidR="00BC2949" w:rsidRPr="007F0B5C" w14:paraId="604EE977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C6A97D0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0768BF7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E5F7171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E8FD584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EFEFE2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0DB46AB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84F80A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02C74FF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4911A8D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3E44DB4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6FC2E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39412FF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2A991A3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A0E954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9C199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98DAF0F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B81B520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325DA47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824412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0908D7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C7A60FA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DE702A7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1AB9A4E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7B8DB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7F7DA68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827B1C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32BC035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F839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D2937B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070CED7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4A8F42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1DA115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5D797B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AE4E76E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72EE0A8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F7E72B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6C4A50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66BDC46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29B38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781A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DD52FE4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69B2A5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6D03860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8255F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DD4C6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0C9E92F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1BB61570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392E6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32D62155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361325E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5CD646C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C983E8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4546C369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367196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523BB117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6C36D0F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ADA83C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594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C238CBA" w14:textId="77777777" w:rsidR="00BC2949" w:rsidRPr="00520D3B" w:rsidRDefault="00BC2949" w:rsidP="00BC2949"/>
        </w:tc>
      </w:tr>
      <w:tr w:rsidR="00BC2949" w:rsidRPr="00520D3B" w14:paraId="1BA98F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FF2D3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7762D02" w14:textId="77777777" w:rsidR="00BC2949" w:rsidRPr="00520D3B" w:rsidRDefault="00BC2949" w:rsidP="00BC2949"/>
        </w:tc>
      </w:tr>
      <w:tr w:rsidR="00BC2949" w:rsidRPr="00520D3B" w14:paraId="64118B3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DFD4B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FEFF832" w14:textId="77777777" w:rsidR="00BC2949" w:rsidRPr="00520D3B" w:rsidRDefault="00BC2949" w:rsidP="00BC2949"/>
        </w:tc>
      </w:tr>
      <w:tr w:rsidR="00BC2949" w:rsidRPr="00520D3B" w14:paraId="509AC1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6193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AD320B6" w14:textId="77777777" w:rsidR="00BC2949" w:rsidRPr="00520D3B" w:rsidRDefault="00BC2949" w:rsidP="00BC2949"/>
        </w:tc>
      </w:tr>
      <w:tr w:rsidR="00BC2949" w:rsidRPr="00520D3B" w14:paraId="3045C63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B29D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67B1EFB4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78525955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FD25FE1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44B53F83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25F975B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A39FC6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95C6D3" w14:textId="77777777" w:rsidR="00BC2949" w:rsidRPr="00520D3B" w:rsidRDefault="00BC2949" w:rsidP="00BC2949"/>
        </w:tc>
      </w:tr>
      <w:tr w:rsidR="00BC2949" w:rsidRPr="00520D3B" w14:paraId="4809192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E25475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2EC35A" w14:textId="77777777" w:rsidR="00BC2949" w:rsidRPr="00520D3B" w:rsidRDefault="00BC2949" w:rsidP="00BC2949"/>
        </w:tc>
      </w:tr>
      <w:tr w:rsidR="00BC2949" w:rsidRPr="00520D3B" w14:paraId="5CC3F01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016D5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0DF02F" w14:textId="77777777" w:rsidR="00BC2949" w:rsidRPr="00520D3B" w:rsidRDefault="00BC2949" w:rsidP="00BC2949"/>
        </w:tc>
      </w:tr>
      <w:tr w:rsidR="00BC2949" w:rsidRPr="008A13F3" w14:paraId="37D8A09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DFC62D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C2A24A" w14:textId="77777777" w:rsidR="00BC2949" w:rsidRPr="006B28BB" w:rsidRDefault="00BC2949" w:rsidP="00BC2949"/>
        </w:tc>
      </w:tr>
      <w:tr w:rsidR="00BC2949" w:rsidRPr="00520D3B" w14:paraId="50BCA74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C96759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0328D694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182EB3DC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69715B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40997888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B6C5E1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48D2231A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28AE7C84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AB1DC4F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45DB9E8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AB1F91C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68E15D0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8EBA98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13D33DCB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9F64C7F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41E9937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8B9EA6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7F620844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6EE42843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5BB147C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CA2EB1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3F6E1192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7CA4DCA3" w14:textId="77777777" w:rsidR="00BC2949" w:rsidRPr="00D9220D" w:rsidRDefault="00BC2949" w:rsidP="00BC2949"/>
        </w:tc>
      </w:tr>
      <w:tr w:rsidR="00BC2949" w:rsidRPr="00520D3B" w14:paraId="2C52A857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B1CADEF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6498C94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5EA2F30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5D85DE93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A10E60C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5564F65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0B30CB68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9F8160B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6D7285D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222D362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3B89A4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0C03465A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74AE92C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841E350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42BA5A31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56F59A5E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141851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7402B0C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72FE8CC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548DDE42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6458862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166CA79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946ED4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223847E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6606E6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58E9EE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9E8E9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8D044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6AD3BA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16A284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096D727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35C8939D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4ECAF4B2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57A530A9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77489D88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37D057F4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B6BD2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1A2E53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67001F1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62074195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7CD95EA8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275D0D6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43D30325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1146B9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71EDD03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C776A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4DC8E6B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5A668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61B8BD3" w14:textId="5CE83004" w:rsidR="00BC2949" w:rsidRPr="00520D3B" w:rsidRDefault="00002E9F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49D00E7E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74EAD8E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F48E13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9F5AF50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15354DA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7C6ECD8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09102F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62BC7A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897FAC2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97BC62F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61BADE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CF35F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557209F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3A8B5B50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0F3AE6F4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4384ADF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90164B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8193F4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715B87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908D7">
              <w:rPr>
                <w:b/>
              </w:rPr>
            </w:r>
            <w:r w:rsidR="000908D7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752188E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2B127A4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2C74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73D3D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4993ED20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4AFCB9AB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5C6BB52E" w14:textId="77777777" w:rsidR="00BC2949" w:rsidRDefault="00BC2949" w:rsidP="00BC2949"/>
        </w:tc>
      </w:tr>
      <w:tr w:rsidR="00BC2949" w:rsidRPr="00520D3B" w14:paraId="7788F33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EEADEF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1377D73D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503589A8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827D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44DB520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0908D7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642A9225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05E2425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0EEC14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AADEB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76EEF61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5D4E798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8D9B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59CA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D374B3E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2C599A7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99922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C89A987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839906F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366DDD8" w14:textId="77777777" w:rsidR="00BC2949" w:rsidRDefault="00BC2949" w:rsidP="00BC2949"/>
        </w:tc>
      </w:tr>
      <w:tr w:rsidR="00BC2949" w:rsidRPr="00520D3B" w14:paraId="20187FB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8859E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DEE622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D38BE46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4E8552D" w14:textId="77777777" w:rsidR="00BC2949" w:rsidRDefault="00BC2949" w:rsidP="00BC2949"/>
        </w:tc>
      </w:tr>
      <w:tr w:rsidR="00BC2949" w:rsidRPr="00520D3B" w14:paraId="3667032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6E80CDB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42200C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6D45B2D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BBAC010" w14:textId="77777777" w:rsidR="00BC2949" w:rsidRDefault="00BC2949" w:rsidP="00BC2949"/>
        </w:tc>
      </w:tr>
      <w:tr w:rsidR="00BC2949" w:rsidRPr="00520D3B" w14:paraId="56F802DB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8F19543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53BD8F3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3926B6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32EC162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63FBDBB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2BF6D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3A86E7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FA3A4F4" w14:textId="77777777" w:rsidR="00BC2949" w:rsidRDefault="00BC2949" w:rsidP="00BC2949">
            <w:r>
              <w:t>zugelassen.</w:t>
            </w:r>
          </w:p>
        </w:tc>
      </w:tr>
      <w:tr w:rsidR="00BC2949" w:rsidRPr="00520D3B" w14:paraId="35CC32E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028C25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B53D2E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31F8EDEC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23A2F57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C99C4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D8A97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353A9640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0DD069A4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DAF6C09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55E6858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0F71804A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05343D8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015D6C7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71D5DE9E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4CA4DC2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14E152E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0DD7F2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C6527A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FB036EB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637C730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1EA015D1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36594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70C188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61649D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01C7422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642E0DB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E71C81E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1714E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689618C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F6FEEEE" w14:textId="77777777" w:rsidR="00BC2949" w:rsidRPr="00520D3B" w:rsidRDefault="00BC2949" w:rsidP="00BC2949"/>
        </w:tc>
      </w:tr>
      <w:tr w:rsidR="00BC2949" w:rsidRPr="00520D3B" w14:paraId="4C88EB3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D0AC26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1690E0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64B6B9E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66C8722" w14:textId="77777777" w:rsidR="00BC2949" w:rsidRPr="00520D3B" w:rsidRDefault="00BC2949" w:rsidP="00BC2949"/>
        </w:tc>
      </w:tr>
      <w:tr w:rsidR="00BC2949" w:rsidRPr="00520D3B" w14:paraId="7A8D9DD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B43183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DC3F9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E8044E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9DFD224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686985A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EC6CF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A1CF3F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3C7C8A2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268C564" w14:textId="77777777" w:rsidR="00BC2949" w:rsidRPr="00520D3B" w:rsidRDefault="00BC2949" w:rsidP="00BC2949"/>
        </w:tc>
      </w:tr>
      <w:tr w:rsidR="00BC2949" w:rsidRPr="00520D3B" w14:paraId="13826AB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3999A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3C8A62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39A59F8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37A3CFC" w14:textId="77777777" w:rsidR="00BC2949" w:rsidRPr="00520D3B" w:rsidRDefault="00BC2949" w:rsidP="00BC2949"/>
        </w:tc>
      </w:tr>
      <w:tr w:rsidR="00BC2949" w:rsidRPr="00520D3B" w14:paraId="2362522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458A5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FD7D4A3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5605462F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4553F29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F6EDF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51445B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5C28826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2EDBC0D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2D99F0C1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08DBF8E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8FA6F5F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5A8F5F9C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908D7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953C42E" w14:textId="77777777" w:rsidR="00BC2949" w:rsidRPr="00520D3B" w:rsidRDefault="00BC2949" w:rsidP="00BC2949"/>
        </w:tc>
      </w:tr>
      <w:tr w:rsidR="00BC2949" w:rsidRPr="00520D3B" w14:paraId="0240C7C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5B5E001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D5F2935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36BC9B7D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7CA5DDF4" w14:textId="77777777" w:rsidR="00BC2949" w:rsidRPr="00520D3B" w:rsidRDefault="00BC2949" w:rsidP="00BC2949"/>
        </w:tc>
      </w:tr>
      <w:tr w:rsidR="00BC2949" w:rsidRPr="00905B2B" w14:paraId="6B781F8F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A3D4476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11D9CF5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A5FA6B9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428C0CF4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7500FB9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BF35F18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294018B" w14:textId="47F4E9EE" w:rsidR="00BC2949" w:rsidRPr="00520D3B" w:rsidRDefault="00002E9F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30C2C01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4B3A2A4D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1C1299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A65A6BA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8BA06BD" w14:textId="77777777" w:rsidR="00BC2949" w:rsidRDefault="00BC2949" w:rsidP="00BC2949">
            <w:r>
              <w:t>Der Preis wird aus der Wertungssumme des Angebotes ermittelt.</w:t>
            </w:r>
          </w:p>
          <w:p w14:paraId="33A139FB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6DD5501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17596D4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728081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5CB930F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7CF854DF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B6F1BB6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86F15A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3E5FA8A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18C948BE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7E1176E6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DDCE386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55D3949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F0B52F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707B6A15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49A18E0E" w14:textId="77777777" w:rsidR="00BC2949" w:rsidRDefault="00BC2949" w:rsidP="00BC2949">
            <w:r>
              <w:t>Elektronisch</w:t>
            </w:r>
          </w:p>
        </w:tc>
      </w:tr>
      <w:tr w:rsidR="00BC2949" w:rsidRPr="00520D3B" w14:paraId="2441B0C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0F9299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61BD8EE6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401FEFDC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5498EB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72689D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C820F7C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61A80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99CE1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2948290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43D498C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B76F21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3D328AB7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57005BF5" w14:textId="77777777" w:rsidR="00BC2949" w:rsidRDefault="00BC2949" w:rsidP="00BC2949">
            <w:r>
              <w:t>Schriftlich</w:t>
            </w:r>
          </w:p>
        </w:tc>
      </w:tr>
      <w:tr w:rsidR="00BC2949" w:rsidRPr="00520D3B" w14:paraId="6F37A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DF6BF4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E15A3C0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6A39DD3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52BA15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D9FED8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71275B2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2BFA3C3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E97A7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00C63D3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8D7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365E76C3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60FED9E6" w14:textId="77777777" w:rsidR="00BC2949" w:rsidRPr="00520D3B" w:rsidRDefault="00BC2949" w:rsidP="00BC2949"/>
        </w:tc>
      </w:tr>
      <w:tr w:rsidR="00BC2949" w:rsidRPr="00520D3B" w14:paraId="5207BA4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9E43CB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3FAA15D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410D0E94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2CF51A89" w14:textId="77777777" w:rsidR="00BC2949" w:rsidRPr="00520D3B" w:rsidRDefault="00BC2949" w:rsidP="00BC2949"/>
        </w:tc>
      </w:tr>
      <w:tr w:rsidR="00BC2949" w:rsidRPr="00520D3B" w14:paraId="6705161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0D82450F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59A00F50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78591C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FFF7A56" w14:textId="77777777" w:rsidR="00BC2949" w:rsidRPr="00520D3B" w:rsidRDefault="00BC2949" w:rsidP="00BC2949"/>
        </w:tc>
      </w:tr>
      <w:tr w:rsidR="00BC2949" w:rsidRPr="00520D3B" w14:paraId="6D6362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92E9E2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C75C716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289CDCB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8B6268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1EF0E8BB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1B1CFFB0" w14:textId="77777777" w:rsidR="00BC2949" w:rsidRPr="005B733A" w:rsidRDefault="00BC2949" w:rsidP="00BC2949"/>
        </w:tc>
      </w:tr>
      <w:tr w:rsidR="00BC2949" w:rsidRPr="005B733A" w14:paraId="616D5C5D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8A9D5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08815F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FC05AF0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6AA1FE0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7D37F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D828CA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A19A1B" w14:textId="77777777" w:rsidR="00BC2949" w:rsidRPr="00520D3B" w:rsidRDefault="00BC2949" w:rsidP="00BC2949"/>
        </w:tc>
      </w:tr>
      <w:tr w:rsidR="00BC2949" w:rsidRPr="005B733A" w14:paraId="68F43459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9A8AD6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CD141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888F38C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235E78FA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89292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FC8972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31B0F6" w14:textId="77777777" w:rsidR="00BC2949" w:rsidRPr="00520D3B" w:rsidRDefault="00BC2949" w:rsidP="00BC2949"/>
        </w:tc>
      </w:tr>
      <w:tr w:rsidR="00BC2949" w:rsidRPr="00520D3B" w14:paraId="155A116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A53DDB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7E6DBFF2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3699A87" w14:textId="77777777" w:rsidR="00BC2949" w:rsidRPr="00520D3B" w:rsidRDefault="00BC2949" w:rsidP="00BC2949"/>
        </w:tc>
      </w:tr>
      <w:tr w:rsidR="00BC2949" w:rsidRPr="00520D3B" w14:paraId="2851CA6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594BA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BB8B702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64AE32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4CEA2DD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66D7744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1F869F0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050D2F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41E1F08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93B39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75D5065" w14:textId="77777777" w:rsidR="00BC2949" w:rsidRPr="00520D3B" w:rsidRDefault="00BC2949" w:rsidP="00BC2949"/>
        </w:tc>
      </w:tr>
      <w:tr w:rsidR="00BC2949" w:rsidRPr="00520D3B" w14:paraId="576C0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3D47F73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A2A188C" w14:textId="77777777" w:rsidR="00BC2949" w:rsidRDefault="00BC2949" w:rsidP="00BC2949">
            <w:r w:rsidRPr="009C20EF">
              <w:t>Vergabekammer Westfalen</w:t>
            </w:r>
          </w:p>
          <w:p w14:paraId="1BFC8E6D" w14:textId="77777777" w:rsidR="00BC2949" w:rsidRDefault="00BC2949" w:rsidP="00BC2949">
            <w:r w:rsidRPr="009C20EF">
              <w:t>Albrecht-Thaer-Str. 9</w:t>
            </w:r>
          </w:p>
          <w:p w14:paraId="42F09DBA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23DFAFE7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65AA794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6728B5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357AD91" w14:textId="77777777" w:rsidR="00BC2949" w:rsidRPr="00520D3B" w:rsidRDefault="00BC2949" w:rsidP="00BC2949"/>
        </w:tc>
      </w:tr>
      <w:tr w:rsidR="00BC2949" w:rsidRPr="006C0DBB" w14:paraId="6629EE5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7FB7E52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7EFF508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1A9AF0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ABE866" w14:textId="77777777" w:rsidR="00BC2949" w:rsidRPr="00520D3B" w:rsidRDefault="00BC2949" w:rsidP="00BC2949"/>
        </w:tc>
      </w:tr>
      <w:tr w:rsidR="00BC2949" w:rsidRPr="00520D3B" w14:paraId="2A83B27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C0D2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753F250" w14:textId="77777777" w:rsidR="00BC2949" w:rsidRPr="00520D3B" w:rsidRDefault="00BC2949" w:rsidP="00BC2949"/>
        </w:tc>
      </w:tr>
      <w:tr w:rsidR="00BC2949" w:rsidRPr="00520D3B" w14:paraId="6F5100F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961688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8F4B859" w14:textId="77777777" w:rsidR="00BC2949" w:rsidRPr="00520D3B" w:rsidRDefault="00BC2949" w:rsidP="00BC2949"/>
        </w:tc>
      </w:tr>
    </w:tbl>
    <w:p w14:paraId="119F5E13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A034" w14:textId="77777777" w:rsidR="00AB151C" w:rsidRDefault="00AB151C">
      <w:r>
        <w:separator/>
      </w:r>
    </w:p>
    <w:p w14:paraId="1248C495" w14:textId="77777777" w:rsidR="00AB151C" w:rsidRDefault="00AB151C"/>
    <w:p w14:paraId="0CAA4BDE" w14:textId="77777777" w:rsidR="00AB151C" w:rsidRDefault="00AB151C"/>
  </w:endnote>
  <w:endnote w:type="continuationSeparator" w:id="0">
    <w:p w14:paraId="6ED38AD8" w14:textId="77777777" w:rsidR="00AB151C" w:rsidRDefault="00AB151C">
      <w:r>
        <w:continuationSeparator/>
      </w:r>
    </w:p>
    <w:p w14:paraId="448279C7" w14:textId="77777777" w:rsidR="00AB151C" w:rsidRDefault="00AB151C"/>
    <w:p w14:paraId="5C86A421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6E6D7C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800B2B9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D5254B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66B766C" wp14:editId="33AAC55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5049007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B1637F6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504985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70BC" w14:textId="77777777" w:rsidR="00AB151C" w:rsidRDefault="00AB151C">
      <w:r>
        <w:separator/>
      </w:r>
    </w:p>
    <w:p w14:paraId="3781BEFA" w14:textId="77777777" w:rsidR="00AB151C" w:rsidRDefault="00AB151C"/>
    <w:p w14:paraId="07885F21" w14:textId="77777777" w:rsidR="00AB151C" w:rsidRDefault="00AB151C"/>
  </w:footnote>
  <w:footnote w:type="continuationSeparator" w:id="0">
    <w:p w14:paraId="0A071A37" w14:textId="77777777" w:rsidR="00AB151C" w:rsidRDefault="00AB151C">
      <w:r>
        <w:continuationSeparator/>
      </w:r>
    </w:p>
    <w:p w14:paraId="4D855BD0" w14:textId="77777777" w:rsidR="00AB151C" w:rsidRDefault="00AB151C"/>
    <w:p w14:paraId="10201E5F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B631" w14:textId="77777777" w:rsidR="00DA328D" w:rsidRDefault="00DA328D"/>
  <w:p w14:paraId="3DA37960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DBD" w14:textId="77777777" w:rsidR="00DA328D" w:rsidRDefault="00DA328D">
    <w:pPr>
      <w:pStyle w:val="Kopfzeile"/>
    </w:pPr>
    <w:r>
      <w:t>211 EU</w:t>
    </w:r>
  </w:p>
  <w:p w14:paraId="21CC6ABF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5907848">
    <w:abstractNumId w:val="1"/>
  </w:num>
  <w:num w:numId="2" w16cid:durableId="618147778">
    <w:abstractNumId w:val="6"/>
  </w:num>
  <w:num w:numId="3" w16cid:durableId="1402018065">
    <w:abstractNumId w:val="8"/>
  </w:num>
  <w:num w:numId="4" w16cid:durableId="801312445">
    <w:abstractNumId w:val="20"/>
  </w:num>
  <w:num w:numId="5" w16cid:durableId="1883712816">
    <w:abstractNumId w:val="11"/>
  </w:num>
  <w:num w:numId="6" w16cid:durableId="1229145428">
    <w:abstractNumId w:val="3"/>
  </w:num>
  <w:num w:numId="7" w16cid:durableId="1757164241">
    <w:abstractNumId w:val="15"/>
  </w:num>
  <w:num w:numId="8" w16cid:durableId="308949792">
    <w:abstractNumId w:val="10"/>
  </w:num>
  <w:num w:numId="9" w16cid:durableId="1451514431">
    <w:abstractNumId w:val="19"/>
  </w:num>
  <w:num w:numId="10" w16cid:durableId="594872412">
    <w:abstractNumId w:val="5"/>
  </w:num>
  <w:num w:numId="11" w16cid:durableId="1288470226">
    <w:abstractNumId w:val="14"/>
  </w:num>
  <w:num w:numId="12" w16cid:durableId="867839279">
    <w:abstractNumId w:val="14"/>
  </w:num>
  <w:num w:numId="13" w16cid:durableId="1144274857">
    <w:abstractNumId w:val="14"/>
  </w:num>
  <w:num w:numId="14" w16cid:durableId="23099964">
    <w:abstractNumId w:val="14"/>
  </w:num>
  <w:num w:numId="15" w16cid:durableId="1081174613">
    <w:abstractNumId w:val="14"/>
  </w:num>
  <w:num w:numId="16" w16cid:durableId="1541668984">
    <w:abstractNumId w:val="2"/>
  </w:num>
  <w:num w:numId="17" w16cid:durableId="1687172697">
    <w:abstractNumId w:val="2"/>
  </w:num>
  <w:num w:numId="18" w16cid:durableId="1392344591">
    <w:abstractNumId w:val="16"/>
  </w:num>
  <w:num w:numId="19" w16cid:durableId="710307562">
    <w:abstractNumId w:val="0"/>
  </w:num>
  <w:num w:numId="20" w16cid:durableId="751047186">
    <w:abstractNumId w:val="9"/>
  </w:num>
  <w:num w:numId="21" w16cid:durableId="406851197">
    <w:abstractNumId w:val="13"/>
  </w:num>
  <w:num w:numId="22" w16cid:durableId="1587376241">
    <w:abstractNumId w:val="7"/>
  </w:num>
  <w:num w:numId="23" w16cid:durableId="1165822828">
    <w:abstractNumId w:val="17"/>
  </w:num>
  <w:num w:numId="24" w16cid:durableId="1549412446">
    <w:abstractNumId w:val="4"/>
  </w:num>
  <w:num w:numId="25" w16cid:durableId="819466494">
    <w:abstractNumId w:val="18"/>
  </w:num>
  <w:num w:numId="26" w16cid:durableId="391850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2E9F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43D1"/>
    <w:rsid w:val="00086813"/>
    <w:rsid w:val="000908D7"/>
    <w:rsid w:val="00096FC8"/>
    <w:rsid w:val="000A42AA"/>
    <w:rsid w:val="000B283C"/>
    <w:rsid w:val="000B2BDE"/>
    <w:rsid w:val="000B48E6"/>
    <w:rsid w:val="000B7A2F"/>
    <w:rsid w:val="000C135E"/>
    <w:rsid w:val="000C7D2F"/>
    <w:rsid w:val="000D0DBC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2D95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0FDC"/>
    <w:rsid w:val="003F49FC"/>
    <w:rsid w:val="00400362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364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C7D90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D1C6E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37D2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2ACC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1163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1B93"/>
    <w:rsid w:val="00A93A3F"/>
    <w:rsid w:val="00AB149E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A6E29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06575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59DC"/>
    <w:rsid w:val="00D36077"/>
    <w:rsid w:val="00D43345"/>
    <w:rsid w:val="00D47A73"/>
    <w:rsid w:val="00D47EAE"/>
    <w:rsid w:val="00D6072E"/>
    <w:rsid w:val="00D61AB9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07382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0385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3276"/>
    <w:rsid w:val="00F96426"/>
    <w:rsid w:val="00FA0151"/>
    <w:rsid w:val="00FB049B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203DEFF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1000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21</cp:revision>
  <cp:lastPrinted>2016-02-18T07:34:00Z</cp:lastPrinted>
  <dcterms:created xsi:type="dcterms:W3CDTF">2019-04-29T13:22:00Z</dcterms:created>
  <dcterms:modified xsi:type="dcterms:W3CDTF">2026-06-10T05:47:00Z</dcterms:modified>
</cp:coreProperties>
</file>